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EF36C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2462EC08" wp14:editId="0205B5A5">
                <wp:simplePos x="0" y="0"/>
                <wp:positionH relativeFrom="column">
                  <wp:posOffset>4229622</wp:posOffset>
                </wp:positionH>
                <wp:positionV relativeFrom="paragraph">
                  <wp:posOffset>-467638</wp:posOffset>
                </wp:positionV>
                <wp:extent cx="2034546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6" cy="701040"/>
                          <a:chOff x="12866" y="523"/>
                          <a:chExt cx="2600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526" cy="968"/>
                            <a:chOff x="9151" y="720"/>
                            <a:chExt cx="2103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103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5FB854A4" w14:textId="60B45C63" w:rsidR="00325C5A" w:rsidRPr="00001F94" w:rsidRDefault="00001F94" w:rsidP="00325C5A">
                                    <w:pPr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</w:pPr>
                                    <w:r w:rsidRPr="00001F94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SUPBANCO-CCC-PE</w:t>
                                    </w:r>
                                    <w:r w:rsidR="002809F2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EX</w:t>
                                    </w:r>
                                    <w:r w:rsidR="00325C5A" w:rsidRPr="00001F94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-202</w:t>
                                    </w:r>
                                    <w:r w:rsidR="00CB667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2</w:t>
                                    </w:r>
                                    <w:r w:rsidR="00325C5A" w:rsidRPr="00001F94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-00</w:t>
                                    </w:r>
                                    <w:r w:rsidR="00CB667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0</w:t>
                                    </w:r>
                                    <w:r w:rsidR="002809F2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2</w:t>
                                    </w:r>
                                  </w:p>
                                  <w:p w14:paraId="3D93EF05" w14:textId="77777777" w:rsidR="001466B0" w:rsidRPr="00F737DC" w:rsidRDefault="002809F2" w:rsidP="00325C5A">
                                    <w:pPr>
                                      <w:rPr>
                                        <w:sz w:val="22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40DC62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62EC08" id="Group 21" o:spid="_x0000_s1026" style="position:absolute;margin-left:333.05pt;margin-top:-36.8pt;width:160.2pt;height:55.2pt;z-index:251697152" coordorigin="12866,523" coordsize="260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526;height:968" coordorigin="9151,720" coordsize="2103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103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5FB854A4" w14:textId="60B45C63" w:rsidR="00325C5A" w:rsidRPr="00001F94" w:rsidRDefault="00001F94" w:rsidP="00325C5A">
                              <w:pPr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</w:pPr>
                              <w:r w:rsidRPr="00001F94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SUPBANCO-CCC-PE</w:t>
                              </w:r>
                              <w:r w:rsidR="002809F2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EX</w:t>
                              </w:r>
                              <w:r w:rsidR="00325C5A" w:rsidRPr="00001F94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-202</w:t>
                              </w:r>
                              <w:r w:rsidR="00CB667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2</w:t>
                              </w:r>
                              <w:r w:rsidR="00325C5A" w:rsidRPr="00001F94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-00</w:t>
                              </w:r>
                              <w:r w:rsidR="00CB667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0</w:t>
                              </w:r>
                              <w:r w:rsidR="002809F2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2</w:t>
                              </w:r>
                            </w:p>
                            <w:p w14:paraId="3D93EF05" w14:textId="77777777" w:rsidR="001466B0" w:rsidRPr="00F737DC" w:rsidRDefault="002809F2" w:rsidP="00325C5A">
                              <w:pPr>
                                <w:rPr>
                                  <w:sz w:val="22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540DC62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61A0A" wp14:editId="5AF1B3B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06681F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C0CDB72" wp14:editId="044B67DA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61A0A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06681F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C0CDB72" wp14:editId="044B67DA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58892A2" wp14:editId="636DFCD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B7D6F5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8892A2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4B7D6F5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D896920" wp14:editId="6B9299C2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35D5325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219CF6" wp14:editId="0E8F826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36E264" w14:textId="77777777" w:rsidR="0026335F" w:rsidRPr="0026335F" w:rsidRDefault="002809F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219CF6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1F36E264" w14:textId="77777777" w:rsidR="0026335F" w:rsidRPr="0026335F" w:rsidRDefault="002809F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E4B9545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2898434" wp14:editId="60A184DF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2A9BB3" w14:textId="77777777" w:rsidR="002E1412" w:rsidRPr="00F737DC" w:rsidRDefault="002809F2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898434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3A2A9BB3" w14:textId="77777777" w:rsidR="002E1412" w:rsidRPr="00F737DC" w:rsidRDefault="002809F2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F7351E1" wp14:editId="7618E9AB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D7274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7351E1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20D7274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4AA6863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8735C27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4C94985" wp14:editId="29164BA9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7E3E6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94985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0FA7E3E6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CA33B3B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7614BCA" wp14:editId="4AA56377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0C1DCE" w14:textId="77777777" w:rsidR="002E1412" w:rsidRPr="002E1412" w:rsidRDefault="002809F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14BCA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160C1DCE" w14:textId="77777777" w:rsidR="002E1412" w:rsidRPr="002E1412" w:rsidRDefault="002809F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D2411F7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3BD1E7CE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EB690B7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3CDAB63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D8E2272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0CC328D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6F76B909" w14:textId="77777777" w:rsidTr="00E82502">
        <w:trPr>
          <w:cantSplit/>
          <w:trHeight w:val="440"/>
        </w:trPr>
        <w:tc>
          <w:tcPr>
            <w:tcW w:w="9252" w:type="dxa"/>
          </w:tcPr>
          <w:p w14:paraId="74BC1B7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40DC1AC6" w14:textId="77777777" w:rsidTr="00E82502">
        <w:trPr>
          <w:cantSplit/>
          <w:trHeight w:val="440"/>
        </w:trPr>
        <w:tc>
          <w:tcPr>
            <w:tcW w:w="9252" w:type="dxa"/>
          </w:tcPr>
          <w:p w14:paraId="38A5849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D5F9B17" w14:textId="77777777" w:rsidTr="00E82502">
        <w:trPr>
          <w:cantSplit/>
          <w:trHeight w:val="440"/>
        </w:trPr>
        <w:tc>
          <w:tcPr>
            <w:tcW w:w="9252" w:type="dxa"/>
          </w:tcPr>
          <w:p w14:paraId="56FC052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4660EBF" w14:textId="77777777" w:rsidTr="00E82502">
        <w:trPr>
          <w:cantSplit/>
          <w:trHeight w:val="440"/>
        </w:trPr>
        <w:tc>
          <w:tcPr>
            <w:tcW w:w="9252" w:type="dxa"/>
          </w:tcPr>
          <w:p w14:paraId="77CD91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7AFEAA81" w14:textId="77777777" w:rsidTr="00E82502">
        <w:trPr>
          <w:cantSplit/>
          <w:trHeight w:val="440"/>
        </w:trPr>
        <w:tc>
          <w:tcPr>
            <w:tcW w:w="9252" w:type="dxa"/>
          </w:tcPr>
          <w:p w14:paraId="7A5070A7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C3097B9" w14:textId="77777777" w:rsidTr="00E82502">
        <w:trPr>
          <w:cantSplit/>
          <w:trHeight w:val="440"/>
        </w:trPr>
        <w:tc>
          <w:tcPr>
            <w:tcW w:w="9252" w:type="dxa"/>
          </w:tcPr>
          <w:p w14:paraId="16E0102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CD944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632082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686F8E2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AADE4D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F394D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A573A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455DC7B3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C17CA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F993C4E" wp14:editId="54AB4C95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AA5DE93" wp14:editId="58587D3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DBDBF4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C91FD9A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A5DE9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5BDBDBF4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C91FD9A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5C7F886" wp14:editId="73961534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86FD6F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5C7F886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486FD6F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5BC961A5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7B3D8C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990EC7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7CD643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D8A153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5B953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38DD88E8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1F94"/>
    <w:rsid w:val="00034DD9"/>
    <w:rsid w:val="00045479"/>
    <w:rsid w:val="0005792C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6335F"/>
    <w:rsid w:val="002809F2"/>
    <w:rsid w:val="00295BD4"/>
    <w:rsid w:val="002D451D"/>
    <w:rsid w:val="002E1412"/>
    <w:rsid w:val="00314023"/>
    <w:rsid w:val="003206ED"/>
    <w:rsid w:val="00325C5A"/>
    <w:rsid w:val="00341484"/>
    <w:rsid w:val="00357C1C"/>
    <w:rsid w:val="00373217"/>
    <w:rsid w:val="00392351"/>
    <w:rsid w:val="003961DD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E0EFD"/>
    <w:rsid w:val="006F567F"/>
    <w:rsid w:val="00725091"/>
    <w:rsid w:val="0074316C"/>
    <w:rsid w:val="00780880"/>
    <w:rsid w:val="0079391F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40BD"/>
    <w:rsid w:val="00A641A7"/>
    <w:rsid w:val="00A72F42"/>
    <w:rsid w:val="00AB0D95"/>
    <w:rsid w:val="00AC7EE2"/>
    <w:rsid w:val="00AD7919"/>
    <w:rsid w:val="00AF2E6B"/>
    <w:rsid w:val="00B62EEF"/>
    <w:rsid w:val="00B97B51"/>
    <w:rsid w:val="00BA0007"/>
    <w:rsid w:val="00BA7386"/>
    <w:rsid w:val="00BB1D79"/>
    <w:rsid w:val="00BC1D0C"/>
    <w:rsid w:val="00BC61BD"/>
    <w:rsid w:val="00BD1586"/>
    <w:rsid w:val="00C078CB"/>
    <w:rsid w:val="00C17023"/>
    <w:rsid w:val="00C22DBE"/>
    <w:rsid w:val="00C5078F"/>
    <w:rsid w:val="00C66D08"/>
    <w:rsid w:val="00C7470C"/>
    <w:rsid w:val="00C82789"/>
    <w:rsid w:val="00CA0E82"/>
    <w:rsid w:val="00CA164C"/>
    <w:rsid w:val="00CA4661"/>
    <w:rsid w:val="00CB6670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B4B62"/>
    <w:rsid w:val="00EE1E7B"/>
    <w:rsid w:val="00EF7C23"/>
    <w:rsid w:val="00F225BF"/>
    <w:rsid w:val="00F53753"/>
    <w:rsid w:val="00F7167E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23249DC1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395C8-B579-4856-BB5A-590B76778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27</cp:revision>
  <cp:lastPrinted>2011-03-04T18:48:00Z</cp:lastPrinted>
  <dcterms:created xsi:type="dcterms:W3CDTF">2014-01-15T13:04:00Z</dcterms:created>
  <dcterms:modified xsi:type="dcterms:W3CDTF">2022-02-21T16:25:00Z</dcterms:modified>
</cp:coreProperties>
</file>